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42A" w:rsidRPr="00676D58" w:rsidRDefault="009F542A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676D58">
        <w:rPr>
          <w:rFonts w:ascii="Times New Roman" w:hAnsi="Times New Roman"/>
          <w:b/>
          <w:bCs/>
          <w:sz w:val="28"/>
          <w:szCs w:val="28"/>
        </w:rPr>
        <w:t xml:space="preserve">«Предоставление сведений из реестра муниципального имущества» </w:t>
      </w:r>
    </w:p>
    <w:p w:rsidR="009F542A" w:rsidRPr="00676D58" w:rsidRDefault="009F542A" w:rsidP="006F4D86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9F542A" w:rsidRPr="00676D58" w:rsidRDefault="009F542A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9F542A" w:rsidRPr="00676D58" w:rsidRDefault="009F542A" w:rsidP="00676D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F542A" w:rsidRPr="00676D58" w:rsidRDefault="009F542A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9F542A" w:rsidRPr="00676D58" w:rsidRDefault="009F542A" w:rsidP="00676D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 xml:space="preserve"> - Федеральным </w:t>
      </w:r>
      <w:hyperlink r:id="rId6" w:history="1">
        <w:r w:rsidRPr="00676D58">
          <w:rPr>
            <w:rFonts w:ascii="Times New Roman" w:hAnsi="Times New Roman"/>
            <w:sz w:val="28"/>
            <w:szCs w:val="28"/>
          </w:rPr>
          <w:t>законом</w:t>
        </w:r>
      </w:hyperlink>
      <w:r w:rsidRPr="00676D58">
        <w:rPr>
          <w:rFonts w:ascii="Times New Roman" w:hAnsi="Times New Roman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9F542A" w:rsidRPr="00676D58" w:rsidRDefault="009F542A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9F542A" w:rsidRPr="00676D58" w:rsidRDefault="009F542A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9F542A" w:rsidRPr="00676D58" w:rsidRDefault="009F542A" w:rsidP="00676D58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76D5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676D58">
        <w:rPr>
          <w:rFonts w:ascii="Times New Roman" w:hAnsi="Times New Roman" w:cs="Times New Roman"/>
          <w:sz w:val="28"/>
          <w:szCs w:val="28"/>
        </w:rPr>
        <w:t>З</w:t>
      </w:r>
      <w:r w:rsidRPr="00676D58">
        <w:rPr>
          <w:rStyle w:val="Strong"/>
          <w:rFonts w:ascii="Times New Roman" w:hAnsi="Times New Roman"/>
          <w:b w:val="0"/>
          <w:bCs/>
          <w:sz w:val="28"/>
          <w:szCs w:val="28"/>
        </w:rPr>
        <w:t>аконом Курской области от 04.01.2003 № 1-ЗКО «Об административных правонарушениях в Курской области» («Курская правда», №143, 30.11.2013);</w:t>
      </w:r>
    </w:p>
    <w:p w:rsidR="009F542A" w:rsidRPr="00676D58" w:rsidRDefault="009F542A" w:rsidP="00676D5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F542A" w:rsidRPr="005E6B40" w:rsidRDefault="009F542A" w:rsidP="00EC74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E15F76">
        <w:rPr>
          <w:sz w:val="28"/>
          <w:szCs w:val="28"/>
        </w:rPr>
        <w:t>-</w:t>
      </w:r>
      <w:r w:rsidRPr="005E6B4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5E6B40">
          <w:rPr>
            <w:rFonts w:ascii="Times New Roman" w:hAnsi="Times New Roman"/>
            <w:sz w:val="28"/>
            <w:szCs w:val="28"/>
          </w:rPr>
          <w:t>2018 г</w:t>
        </w:r>
      </w:smartTag>
      <w:r w:rsidRPr="005E6B40">
        <w:rPr>
          <w:rFonts w:ascii="Times New Roman" w:hAnsi="Times New Roman"/>
          <w:sz w:val="28"/>
          <w:szCs w:val="28"/>
        </w:rPr>
        <w:t xml:space="preserve"> № 148</w:t>
      </w:r>
      <w:r w:rsidRPr="005E6B40">
        <w:rPr>
          <w:rFonts w:ascii="Times New Roman" w:hAnsi="Times New Roman"/>
        </w:rPr>
        <w:t xml:space="preserve"> «</w:t>
      </w:r>
      <w:r w:rsidRPr="005E6B40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услуг», </w:t>
      </w:r>
      <w:r w:rsidRPr="005E6B4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5E6B40">
        <w:rPr>
          <w:rFonts w:ascii="Times New Roman" w:hAnsi="Times New Roman"/>
          <w:sz w:val="28"/>
          <w:szCs w:val="28"/>
        </w:rPr>
        <w:t>30.11. 2018г;</w:t>
      </w:r>
    </w:p>
    <w:p w:rsidR="009F542A" w:rsidRPr="005E6B40" w:rsidRDefault="009F542A" w:rsidP="00EC74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Cs w:val="28"/>
        </w:rPr>
      </w:pPr>
      <w:r w:rsidRPr="005E6B4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5E6B40">
        <w:rPr>
          <w:rFonts w:ascii="Times New Roman" w:hAnsi="Times New Roman"/>
          <w:color w:val="00000A"/>
          <w:kern w:val="1"/>
          <w:szCs w:val="28"/>
        </w:rPr>
        <w:t xml:space="preserve"> 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15.04.2016г.;</w:t>
      </w:r>
    </w:p>
    <w:p w:rsidR="009F542A" w:rsidRPr="005E6B40" w:rsidRDefault="009F542A" w:rsidP="00EC74AE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B4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sectPr w:rsidR="009F542A" w:rsidRPr="005E6B40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42A" w:rsidRDefault="009F542A" w:rsidP="00F921B1">
      <w:pPr>
        <w:spacing w:after="0" w:line="240" w:lineRule="auto"/>
      </w:pPr>
      <w:r>
        <w:separator/>
      </w:r>
    </w:p>
  </w:endnote>
  <w:endnote w:type="continuationSeparator" w:id="0">
    <w:p w:rsidR="009F542A" w:rsidRDefault="009F542A" w:rsidP="00F9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42A" w:rsidRDefault="009F542A" w:rsidP="00F921B1">
      <w:pPr>
        <w:spacing w:after="0" w:line="240" w:lineRule="auto"/>
      </w:pPr>
      <w:r>
        <w:separator/>
      </w:r>
    </w:p>
  </w:footnote>
  <w:footnote w:type="continuationSeparator" w:id="0">
    <w:p w:rsidR="009F542A" w:rsidRDefault="009F542A" w:rsidP="00F92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42A" w:rsidRDefault="009F542A">
    <w:pPr>
      <w:pStyle w:val="Header"/>
      <w:jc w:val="center"/>
    </w:pPr>
    <w:fldSimple w:instr="PAGE   \* MERGEFORMAT">
      <w:r w:rsidRPr="00EC74AE">
        <w:rPr>
          <w:noProof/>
          <w:lang w:val="ru-RU"/>
        </w:rPr>
        <w:t>2</w:t>
      </w:r>
    </w:fldSimple>
  </w:p>
  <w:p w:rsidR="009F542A" w:rsidRDefault="009F542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3671A3"/>
    <w:rsid w:val="00487C84"/>
    <w:rsid w:val="005E6B40"/>
    <w:rsid w:val="00676D58"/>
    <w:rsid w:val="006C7D9C"/>
    <w:rsid w:val="006F4D86"/>
    <w:rsid w:val="007C35DC"/>
    <w:rsid w:val="009B735A"/>
    <w:rsid w:val="009F542A"/>
    <w:rsid w:val="00C335FF"/>
    <w:rsid w:val="00E15F76"/>
    <w:rsid w:val="00E80C77"/>
    <w:rsid w:val="00EC74AE"/>
    <w:rsid w:val="00F9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B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18196C2B50297D20C664D441AuC6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488</Words>
  <Characters>2784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2018-11-29T12:50:00Z</dcterms:created>
  <dcterms:modified xsi:type="dcterms:W3CDTF">2018-12-07T20:19:00Z</dcterms:modified>
</cp:coreProperties>
</file>